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DD" w:rsidRPr="00B15176" w:rsidRDefault="00AD7FB5" w:rsidP="00FC61DD">
      <w:pPr>
        <w:pStyle w:val="G3Testo"/>
        <w:rPr>
          <w:color w:val="808080" w:themeColor="background1" w:themeShade="80"/>
        </w:rPr>
      </w:pPr>
      <w:r w:rsidRPr="00B15176">
        <w:rPr>
          <w:color w:val="808080" w:themeColor="background1" w:themeShade="80"/>
        </w:rPr>
        <w:t xml:space="preserve">GG3 </w:t>
      </w:r>
      <w:r w:rsidR="00B77584" w:rsidRPr="00B15176">
        <w:rPr>
          <w:color w:val="808080" w:themeColor="background1" w:themeShade="80"/>
        </w:rPr>
        <w:t xml:space="preserve">8-9_2013 </w:t>
      </w:r>
      <w:r w:rsidRPr="00B15176">
        <w:rPr>
          <w:color w:val="808080" w:themeColor="background1" w:themeShade="80"/>
        </w:rPr>
        <w:t xml:space="preserve">pag. </w:t>
      </w:r>
      <w:r w:rsidR="00B77584" w:rsidRPr="00B15176">
        <w:rPr>
          <w:color w:val="808080" w:themeColor="background1" w:themeShade="80"/>
        </w:rPr>
        <w:t>7/10</w:t>
      </w:r>
    </w:p>
    <w:p w:rsidR="00B15176" w:rsidRDefault="00B15176" w:rsidP="00FC61DD">
      <w:pPr>
        <w:pStyle w:val="G3Testo"/>
      </w:pPr>
    </w:p>
    <w:p w:rsidR="00FC61DD" w:rsidRDefault="004C2924" w:rsidP="00FC61DD">
      <w:pPr>
        <w:pStyle w:val="G3Testo"/>
        <w:rPr>
          <w:b/>
        </w:rPr>
      </w:pPr>
      <w:r>
        <w:rPr>
          <w:b/>
        </w:rPr>
        <w:t>Cittadini del mondo</w:t>
      </w:r>
    </w:p>
    <w:p w:rsidR="001F3044" w:rsidRPr="00FC61DD" w:rsidRDefault="001F3044" w:rsidP="00FC61DD">
      <w:pPr>
        <w:pStyle w:val="G3Testo"/>
        <w:rPr>
          <w:b/>
        </w:rPr>
      </w:pPr>
    </w:p>
    <w:p w:rsidR="00FC61DD" w:rsidRPr="007B2331" w:rsidRDefault="007B2331" w:rsidP="007B2331">
      <w:pPr>
        <w:pStyle w:val="G3Testo"/>
        <w:rPr>
          <w:i/>
        </w:rPr>
      </w:pPr>
      <w:r w:rsidRPr="007B2331">
        <w:rPr>
          <w:i/>
        </w:rPr>
        <w:t xml:space="preserve">Come </w:t>
      </w:r>
      <w:r w:rsidR="001F3044">
        <w:rPr>
          <w:i/>
        </w:rPr>
        <w:t>esser</w:t>
      </w:r>
      <w:r w:rsidR="004C2924">
        <w:rPr>
          <w:i/>
        </w:rPr>
        <w:t>e cittadini del mondo coscienti e responsabili</w:t>
      </w:r>
      <w:r w:rsidR="004C2924" w:rsidRPr="007B2331">
        <w:rPr>
          <w:i/>
        </w:rPr>
        <w:t xml:space="preserve"> </w:t>
      </w:r>
      <w:r w:rsidRPr="007B2331">
        <w:rPr>
          <w:i/>
        </w:rPr>
        <w:t xml:space="preserve">nel nostro mondo globalizzato? A </w:t>
      </w:r>
      <w:r w:rsidR="00E83D9F" w:rsidRPr="007B2331">
        <w:rPr>
          <w:i/>
        </w:rPr>
        <w:t>spiegarcelo</w:t>
      </w:r>
      <w:r w:rsidRPr="007B2331">
        <w:rPr>
          <w:i/>
        </w:rPr>
        <w:t xml:space="preserve"> è Vera</w:t>
      </w:r>
      <w:r>
        <w:rPr>
          <w:i/>
        </w:rPr>
        <w:t>,</w:t>
      </w:r>
      <w:r w:rsidRPr="007B2331">
        <w:rPr>
          <w:i/>
        </w:rPr>
        <w:t xml:space="preserve"> nostra esperta in sociologia</w:t>
      </w:r>
      <w:r w:rsidR="00B77584">
        <w:rPr>
          <w:i/>
        </w:rPr>
        <w:t>, alla quale abbiamo proposto un titolo stimolante: “Coscienza e responsabilità nell’agire agapico”</w:t>
      </w:r>
      <w:r w:rsidR="00E83D9F" w:rsidRPr="007B2331">
        <w:rPr>
          <w:i/>
        </w:rPr>
        <w:t>.</w:t>
      </w:r>
    </w:p>
    <w:p w:rsidR="00E83D9F" w:rsidRDefault="00E83D9F" w:rsidP="00FC61DD">
      <w:pPr>
        <w:pStyle w:val="G3Testo"/>
      </w:pPr>
    </w:p>
    <w:p w:rsidR="004C2924" w:rsidRPr="004C2924" w:rsidRDefault="004C2924" w:rsidP="00FC61DD">
      <w:pPr>
        <w:pStyle w:val="G3Testo"/>
        <w:rPr>
          <w:b/>
        </w:rPr>
      </w:pPr>
      <w:r w:rsidRPr="004C2924">
        <w:rPr>
          <w:b/>
        </w:rPr>
        <w:t>Cosa si intende per agire agapico?</w:t>
      </w:r>
      <w:r w:rsidR="00B77584" w:rsidRPr="004C2924">
        <w:rPr>
          <w:b/>
        </w:rPr>
        <w:t xml:space="preserve"> </w:t>
      </w:r>
    </w:p>
    <w:p w:rsidR="00B15176" w:rsidRPr="00B15176" w:rsidRDefault="00B15176" w:rsidP="00B15176">
      <w:pPr>
        <w:pStyle w:val="G3Testo"/>
      </w:pPr>
      <w:r w:rsidRPr="00B15176">
        <w:t xml:space="preserve">Agire è una parola che conosciamo: l'azione, il </w:t>
      </w:r>
      <w:proofErr w:type="spellStart"/>
      <w:r w:rsidRPr="00B15176">
        <w:t>movimento…</w:t>
      </w:r>
      <w:proofErr w:type="spellEnd"/>
      <w:r w:rsidRPr="00B15176">
        <w:t xml:space="preserve">; </w:t>
      </w:r>
      <w:r w:rsidRPr="00B15176">
        <w:rPr>
          <w:b/>
        </w:rPr>
        <w:t>Agapico</w:t>
      </w:r>
      <w:r w:rsidRPr="00B15176">
        <w:t xml:space="preserve">, viene dal greco </w:t>
      </w:r>
      <w:proofErr w:type="spellStart"/>
      <w:r w:rsidRPr="00B15176">
        <w:t>agàpe</w:t>
      </w:r>
      <w:proofErr w:type="spellEnd"/>
      <w:r w:rsidRPr="00B15176">
        <w:t xml:space="preserve"> che vuol dire amore. </w:t>
      </w:r>
    </w:p>
    <w:p w:rsidR="00E83D9F" w:rsidRPr="00B15176" w:rsidRDefault="00B15176" w:rsidP="00B15176">
      <w:pPr>
        <w:pStyle w:val="G3Testo"/>
      </w:pPr>
      <w:r w:rsidRPr="00B15176">
        <w:t xml:space="preserve">La grande civiltà greca, base culturale dell’occidente - usava tre parole per dire amore. </w:t>
      </w:r>
      <w:r w:rsidRPr="00B15176">
        <w:rPr>
          <w:b/>
        </w:rPr>
        <w:t>Eros</w:t>
      </w:r>
      <w:r w:rsidRPr="00B15176">
        <w:t xml:space="preserve"> cioè l'amore sentimentale, fisico, emozionale; </w:t>
      </w:r>
      <w:proofErr w:type="spellStart"/>
      <w:r w:rsidRPr="00B15176">
        <w:rPr>
          <w:b/>
        </w:rPr>
        <w:t>philia</w:t>
      </w:r>
      <w:proofErr w:type="spellEnd"/>
      <w:r w:rsidRPr="00B15176">
        <w:t xml:space="preserve">, l'amore di amicizia, altruista, che vede il bene dell'altro, dove c’è reciprocità; e </w:t>
      </w:r>
      <w:proofErr w:type="spellStart"/>
      <w:r w:rsidRPr="00B15176">
        <w:rPr>
          <w:b/>
        </w:rPr>
        <w:t>agàpe</w:t>
      </w:r>
      <w:proofErr w:type="spellEnd"/>
      <w:r w:rsidRPr="00B15176">
        <w:t>, l'amore puro, disinteressato, gratuito.</w:t>
      </w:r>
    </w:p>
    <w:p w:rsidR="00B15176" w:rsidRDefault="00B15176" w:rsidP="00FC61DD">
      <w:pPr>
        <w:pStyle w:val="G3Testo"/>
        <w:rPr>
          <w:b/>
        </w:rPr>
      </w:pPr>
    </w:p>
    <w:p w:rsidR="00BD36F4" w:rsidRDefault="00652C96" w:rsidP="00FC61DD">
      <w:pPr>
        <w:pStyle w:val="G3Testo"/>
      </w:pPr>
      <w:r w:rsidRPr="00BD36F4">
        <w:rPr>
          <w:b/>
        </w:rPr>
        <w:t>C</w:t>
      </w:r>
      <w:r w:rsidR="00FC61DD" w:rsidRPr="00BD36F4">
        <w:rPr>
          <w:b/>
        </w:rPr>
        <w:t xml:space="preserve">ome distinguere i vari </w:t>
      </w:r>
      <w:r w:rsidRPr="00BD36F4">
        <w:rPr>
          <w:b/>
        </w:rPr>
        <w:t>tipi di amore?</w:t>
      </w:r>
      <w:r w:rsidR="00FC61DD" w:rsidRPr="00FC61DD">
        <w:t xml:space="preserve"> </w:t>
      </w:r>
    </w:p>
    <w:p w:rsidR="00B15176" w:rsidRPr="00B15176" w:rsidRDefault="00B15176" w:rsidP="00B15176">
      <w:pPr>
        <w:pStyle w:val="G3Testo"/>
      </w:pPr>
      <w:r>
        <w:t>P</w:t>
      </w:r>
      <w:r w:rsidRPr="00B15176">
        <w:t xml:space="preserve">roprio questo è il problema: con quale criterio dico che questo è Eros, questo è </w:t>
      </w:r>
      <w:proofErr w:type="spellStart"/>
      <w:r w:rsidRPr="00B15176">
        <w:t>Philia</w:t>
      </w:r>
      <w:proofErr w:type="spellEnd"/>
      <w:r w:rsidRPr="00B15176">
        <w:t xml:space="preserve">, questo è </w:t>
      </w:r>
      <w:proofErr w:type="spellStart"/>
      <w:r w:rsidRPr="00B15176">
        <w:t>Agàpe</w:t>
      </w:r>
      <w:proofErr w:type="spellEnd"/>
      <w:r w:rsidRPr="00B15176">
        <w:t xml:space="preserve"> o altro ancora? </w:t>
      </w:r>
    </w:p>
    <w:p w:rsidR="00B15176" w:rsidRPr="00B15176" w:rsidRDefault="00B15176" w:rsidP="00B15176">
      <w:pPr>
        <w:pStyle w:val="G3Testo"/>
        <w:rPr>
          <w:b/>
        </w:rPr>
      </w:pPr>
      <w:r w:rsidRPr="00B15176">
        <w:t xml:space="preserve">Nella civiltà moderna si è molto ragionato sull'amore, ma tra le complesse teorie elaborate lungo la storia dell'umanità, </w:t>
      </w:r>
      <w:r w:rsidRPr="00B15176">
        <w:rPr>
          <w:b/>
        </w:rPr>
        <w:t xml:space="preserve">è Gesù che porta chiarezza. </w:t>
      </w:r>
    </w:p>
    <w:p w:rsidR="00B15176" w:rsidRPr="00B15176" w:rsidRDefault="00B15176" w:rsidP="00B15176">
      <w:pPr>
        <w:pStyle w:val="G3Testo"/>
      </w:pPr>
      <w:r w:rsidRPr="00B15176">
        <w:t xml:space="preserve">Egli, con il suo messaggio e la sua vita, mette tre pilastri con cui l’umanità dovrà </w:t>
      </w:r>
      <w:r w:rsidRPr="00B15176">
        <w:lastRenderedPageBreak/>
        <w:t>confrontarsi e su cui capire come agire:</w:t>
      </w:r>
    </w:p>
    <w:p w:rsidR="00B15176" w:rsidRPr="00B15176" w:rsidRDefault="00B15176" w:rsidP="00B15176">
      <w:pPr>
        <w:pStyle w:val="G3Testo"/>
      </w:pPr>
      <w:r w:rsidRPr="00B15176">
        <w:t xml:space="preserve">1° l'amore non sta al di  fuori dell’uomo, non è qualcosa da acquisire, comprare, </w:t>
      </w:r>
      <w:proofErr w:type="spellStart"/>
      <w:r w:rsidRPr="00B15176">
        <w:t>ricevere…</w:t>
      </w:r>
      <w:proofErr w:type="spellEnd"/>
      <w:r w:rsidRPr="00B15176">
        <w:t>, ma è dentro di lui, quindi tutti lo possiedono;</w:t>
      </w:r>
    </w:p>
    <w:p w:rsidR="00B15176" w:rsidRPr="00B15176" w:rsidRDefault="00B15176" w:rsidP="00B15176">
      <w:pPr>
        <w:pStyle w:val="G3Testo"/>
        <w:rPr>
          <w:b/>
        </w:rPr>
      </w:pPr>
      <w:r w:rsidRPr="00B15176">
        <w:t xml:space="preserve">2° quest’amore viene dal Creatore, da Dio stesso che, essendo Amore, ha creato l'uomo come sé, sostanza sua. </w:t>
      </w:r>
      <w:r w:rsidRPr="00B15176">
        <w:rPr>
          <w:b/>
        </w:rPr>
        <w:t>L'uomo è dunque amore;</w:t>
      </w:r>
    </w:p>
    <w:p w:rsidR="00B15176" w:rsidRPr="00B15176" w:rsidRDefault="00B15176" w:rsidP="00B15176">
      <w:pPr>
        <w:pStyle w:val="G3Testo"/>
      </w:pPr>
      <w:r w:rsidRPr="00B15176">
        <w:t xml:space="preserve">3° Gesù ci dice che i rapporti tra gli uomini sono amore. </w:t>
      </w:r>
    </w:p>
    <w:p w:rsidR="00B15176" w:rsidRPr="00B15176" w:rsidRDefault="00B15176" w:rsidP="00B15176">
      <w:pPr>
        <w:pStyle w:val="G3Testo"/>
      </w:pPr>
      <w:r w:rsidRPr="00B15176">
        <w:t xml:space="preserve">Per tanti filosofi e sociologi moderni l'amore è così raro e difficile che ritengono sia meglio lasciarlo per la sfera intima dell’uomo: la famiglia, gli amici; mentre per regolare i rapporti sociali, politici o economici credono che convenga utilizzare la giustizia, al massimo la solidarietà. </w:t>
      </w:r>
    </w:p>
    <w:p w:rsidR="00B15176" w:rsidRPr="00B15176" w:rsidRDefault="00B15176" w:rsidP="00B15176">
      <w:pPr>
        <w:pStyle w:val="G3Testo"/>
      </w:pPr>
      <w:r w:rsidRPr="00B15176">
        <w:t xml:space="preserve">Per Gesù, invece, la giustizia non basta da sola a regolare i rapporti sociali, ci vuole l'amore. </w:t>
      </w:r>
    </w:p>
    <w:p w:rsidR="005E6989" w:rsidRDefault="005E6989" w:rsidP="005E6989">
      <w:pPr>
        <w:pStyle w:val="G3Testo"/>
      </w:pPr>
    </w:p>
    <w:p w:rsidR="00BD430D" w:rsidRPr="005E6989" w:rsidRDefault="005E6989" w:rsidP="005E6989">
      <w:pPr>
        <w:pStyle w:val="G3Testo"/>
        <w:rPr>
          <w:b/>
        </w:rPr>
      </w:pPr>
      <w:r w:rsidRPr="005E6989">
        <w:rPr>
          <w:b/>
        </w:rPr>
        <w:t xml:space="preserve">Come </w:t>
      </w:r>
      <w:r w:rsidR="00FC61DD" w:rsidRPr="005E6989">
        <w:rPr>
          <w:b/>
        </w:rPr>
        <w:t>introdurre</w:t>
      </w:r>
      <w:r w:rsidR="00BD430D" w:rsidRPr="005E6989">
        <w:rPr>
          <w:b/>
        </w:rPr>
        <w:t xml:space="preserve"> l'amore </w:t>
      </w:r>
      <w:r w:rsidR="00E83D9F">
        <w:rPr>
          <w:b/>
        </w:rPr>
        <w:t>in</w:t>
      </w:r>
      <w:r w:rsidR="00FC61DD" w:rsidRPr="005E6989">
        <w:rPr>
          <w:b/>
        </w:rPr>
        <w:t xml:space="preserve"> </w:t>
      </w:r>
      <w:r w:rsidR="002B64E3">
        <w:rPr>
          <w:b/>
        </w:rPr>
        <w:t xml:space="preserve">ogni tipo di </w:t>
      </w:r>
      <w:r w:rsidR="00FC61DD" w:rsidRPr="005E6989">
        <w:rPr>
          <w:b/>
        </w:rPr>
        <w:t>relazion</w:t>
      </w:r>
      <w:r w:rsidR="002B64E3">
        <w:rPr>
          <w:b/>
        </w:rPr>
        <w:t>e</w:t>
      </w:r>
      <w:r w:rsidR="00BD430D" w:rsidRPr="005E6989">
        <w:rPr>
          <w:b/>
        </w:rPr>
        <w:t>?</w:t>
      </w:r>
      <w:r w:rsidR="00FC61DD" w:rsidRPr="005E6989">
        <w:rPr>
          <w:b/>
        </w:rPr>
        <w:t xml:space="preserve"> </w:t>
      </w:r>
    </w:p>
    <w:p w:rsidR="00B15176" w:rsidRPr="00B15176" w:rsidRDefault="00B15176" w:rsidP="00B15176">
      <w:pPr>
        <w:pStyle w:val="G3Testo"/>
      </w:pPr>
      <w:r w:rsidRPr="00B15176">
        <w:t xml:space="preserve">Domandiamoci: se qualcuno mi fa del male, come faccio ad amarlo? </w:t>
      </w:r>
    </w:p>
    <w:p w:rsidR="00B15176" w:rsidRPr="00B15176" w:rsidRDefault="00B15176" w:rsidP="00B15176">
      <w:pPr>
        <w:pStyle w:val="G3Testo"/>
        <w:rPr>
          <w:b/>
        </w:rPr>
      </w:pPr>
      <w:r w:rsidRPr="00B15176">
        <w:t xml:space="preserve">La giustizia mi dice che posso difendermi: se uno mi da un pugno, io posso dargliene un altro. È giusto così! Ma con ciò, </w:t>
      </w:r>
      <w:r w:rsidRPr="00B15176">
        <w:rPr>
          <w:b/>
        </w:rPr>
        <w:t xml:space="preserve">non ho risolto il problema del rapporto con lui. </w:t>
      </w:r>
    </w:p>
    <w:p w:rsidR="00B15176" w:rsidRPr="00B15176" w:rsidRDefault="00B15176" w:rsidP="00B15176">
      <w:pPr>
        <w:pStyle w:val="G3Testo"/>
      </w:pPr>
      <w:r w:rsidRPr="00B15176">
        <w:t xml:space="preserve">L'amore mi viene in soccorso, indicandomi una via: Gesù mi dice di </w:t>
      </w:r>
      <w:r w:rsidRPr="00B15176">
        <w:rPr>
          <w:b/>
        </w:rPr>
        <w:t>offrire l'altra guancia</w:t>
      </w:r>
      <w:r w:rsidRPr="00B15176">
        <w:t xml:space="preserve">. È una proposta forte, che richiede coraggio, sicuramente. Se la </w:t>
      </w:r>
      <w:r w:rsidRPr="00B15176">
        <w:lastRenderedPageBreak/>
        <w:t xml:space="preserve">attuo, però, ho la possibilità che nell'altro si risvegli qualcosa. Se gli restituisco il pugno la conseguenza è che ne voleranno parecchi; se non lo faccio </w:t>
      </w:r>
      <w:r w:rsidRPr="00B15176">
        <w:rPr>
          <w:b/>
        </w:rPr>
        <w:t>si apre una speranza</w:t>
      </w:r>
      <w:r w:rsidRPr="00B15176">
        <w:t xml:space="preserve"> per il nostro rapporto. </w:t>
      </w:r>
    </w:p>
    <w:p w:rsidR="00B15176" w:rsidRPr="00B15176" w:rsidRDefault="00B15176" w:rsidP="00B15176">
      <w:pPr>
        <w:pStyle w:val="G3Testo"/>
      </w:pPr>
      <w:r w:rsidRPr="00B15176">
        <w:t xml:space="preserve">Ecco allora cos’è l‘agire agapico: vivere, agire secondo l'amore di </w:t>
      </w:r>
      <w:proofErr w:type="spellStart"/>
      <w:r w:rsidRPr="00B15176">
        <w:t>agàpe</w:t>
      </w:r>
      <w:proofErr w:type="spellEnd"/>
      <w:r w:rsidRPr="00B15176">
        <w:t xml:space="preserve">, l'amore puro, gratuito, disinteressato che non chiede niente in cambio, che non tiene conto di quanto dà, che è sovrabbondante. </w:t>
      </w:r>
    </w:p>
    <w:p w:rsidR="00E67A0A" w:rsidRDefault="00E67A0A" w:rsidP="00FC61DD">
      <w:pPr>
        <w:pStyle w:val="G3Testo"/>
      </w:pPr>
    </w:p>
    <w:p w:rsidR="004A7AD0" w:rsidRDefault="004A7AD0" w:rsidP="00FC61DD">
      <w:pPr>
        <w:pStyle w:val="G3Testo"/>
      </w:pPr>
    </w:p>
    <w:p w:rsidR="00E67A0A" w:rsidRPr="004A7AD0" w:rsidRDefault="00006F1E" w:rsidP="00FC61DD">
      <w:pPr>
        <w:pStyle w:val="G3Testo"/>
        <w:rPr>
          <w:b/>
        </w:rPr>
      </w:pPr>
      <w:r>
        <w:rPr>
          <w:b/>
        </w:rPr>
        <w:t xml:space="preserve">Ogni uomo </w:t>
      </w:r>
      <w:r w:rsidR="004A7AD0" w:rsidRPr="004A7AD0">
        <w:rPr>
          <w:b/>
        </w:rPr>
        <w:t>è</w:t>
      </w:r>
      <w:r w:rsidR="00FC61DD" w:rsidRPr="004A7AD0">
        <w:rPr>
          <w:b/>
        </w:rPr>
        <w:t xml:space="preserve"> capac</w:t>
      </w:r>
      <w:r w:rsidR="004A7AD0" w:rsidRPr="004A7AD0">
        <w:rPr>
          <w:b/>
        </w:rPr>
        <w:t>e</w:t>
      </w:r>
      <w:r w:rsidR="00967FE4">
        <w:rPr>
          <w:b/>
        </w:rPr>
        <w:t xml:space="preserve"> di agire </w:t>
      </w:r>
      <w:r>
        <w:rPr>
          <w:b/>
        </w:rPr>
        <w:t>agapicamente, o</w:t>
      </w:r>
      <w:r w:rsidR="00FC61DD" w:rsidRPr="004A7AD0">
        <w:rPr>
          <w:b/>
        </w:rPr>
        <w:t xml:space="preserve"> solo </w:t>
      </w:r>
      <w:r w:rsidR="00967FE4">
        <w:rPr>
          <w:b/>
        </w:rPr>
        <w:t xml:space="preserve">chi </w:t>
      </w:r>
      <w:r w:rsidR="00E67A0A" w:rsidRPr="004A7AD0">
        <w:rPr>
          <w:b/>
        </w:rPr>
        <w:t>conosc</w:t>
      </w:r>
      <w:r w:rsidR="00967FE4">
        <w:rPr>
          <w:b/>
        </w:rPr>
        <w:t>e</w:t>
      </w:r>
      <w:r w:rsidR="00E67A0A" w:rsidRPr="004A7AD0">
        <w:rPr>
          <w:b/>
        </w:rPr>
        <w:t xml:space="preserve"> il messaggio di Gesù</w:t>
      </w:r>
      <w:r w:rsidR="00FC61DD" w:rsidRPr="004A7AD0">
        <w:rPr>
          <w:b/>
        </w:rPr>
        <w:t xml:space="preserve">? </w:t>
      </w:r>
    </w:p>
    <w:p w:rsidR="00C75DF3" w:rsidRDefault="00FC61DD" w:rsidP="00FC61DD">
      <w:pPr>
        <w:pStyle w:val="G3Testo"/>
      </w:pPr>
      <w:r w:rsidRPr="00E67A0A">
        <w:t xml:space="preserve">Qui entra </w:t>
      </w:r>
      <w:r w:rsidR="00C75DF3">
        <w:t xml:space="preserve">la seconda parola chiave: </w:t>
      </w:r>
      <w:r w:rsidR="00C75DF3" w:rsidRPr="00C75DF3">
        <w:rPr>
          <w:i/>
        </w:rPr>
        <w:t>la</w:t>
      </w:r>
      <w:r w:rsidRPr="00C75DF3">
        <w:rPr>
          <w:i/>
        </w:rPr>
        <w:t xml:space="preserve"> coscienza</w:t>
      </w:r>
      <w:r w:rsidRPr="00E67A0A">
        <w:t xml:space="preserve">. </w:t>
      </w:r>
    </w:p>
    <w:p w:rsidR="004A7AD0" w:rsidRDefault="00FC61DD" w:rsidP="00FC61DD">
      <w:pPr>
        <w:pStyle w:val="G3Testo"/>
      </w:pPr>
      <w:r w:rsidRPr="00E67A0A">
        <w:t xml:space="preserve">La coscienza è </w:t>
      </w:r>
      <w:r w:rsidRPr="00B15176">
        <w:rPr>
          <w:b/>
        </w:rPr>
        <w:t>l'intimità profonda dell'essere umano</w:t>
      </w:r>
      <w:r w:rsidRPr="00E67A0A">
        <w:t>. È una specie di luogo che c'è dentro di noi, uno spazio</w:t>
      </w:r>
      <w:r w:rsidR="00E67A0A" w:rsidRPr="00E67A0A">
        <w:t xml:space="preserve"> </w:t>
      </w:r>
      <w:r w:rsidRPr="00E67A0A">
        <w:t xml:space="preserve">dove solo noi entriamo, </w:t>
      </w:r>
      <w:r w:rsidR="00E67A0A">
        <w:t>è</w:t>
      </w:r>
      <w:r w:rsidRPr="00E67A0A">
        <w:t xml:space="preserve"> </w:t>
      </w:r>
      <w:r w:rsidR="003B5618">
        <w:t>ciò</w:t>
      </w:r>
      <w:r w:rsidRPr="00E67A0A">
        <w:t xml:space="preserve"> che f</w:t>
      </w:r>
      <w:r w:rsidR="00E67A0A">
        <w:t xml:space="preserve">a che io sono io e non </w:t>
      </w:r>
      <w:r w:rsidR="00967FE4">
        <w:t>un altro</w:t>
      </w:r>
      <w:r w:rsidR="00E67A0A">
        <w:t>.</w:t>
      </w:r>
      <w:r w:rsidR="004A7AD0">
        <w:t xml:space="preserve"> </w:t>
      </w:r>
      <w:r w:rsidRPr="00E67A0A">
        <w:t>In questo spazio intimo</w:t>
      </w:r>
      <w:r w:rsidR="003B5618">
        <w:t>,</w:t>
      </w:r>
      <w:r w:rsidRPr="00E67A0A">
        <w:t xml:space="preserve"> che </w:t>
      </w:r>
      <w:r w:rsidR="003B5618" w:rsidRPr="00E67A0A">
        <w:t xml:space="preserve">hanno </w:t>
      </w:r>
      <w:r w:rsidRPr="00E67A0A">
        <w:t>tutti gli uomini</w:t>
      </w:r>
      <w:r w:rsidR="003B5618">
        <w:t>,</w:t>
      </w:r>
      <w:r w:rsidRPr="00E67A0A">
        <w:t xml:space="preserve"> </w:t>
      </w:r>
      <w:r w:rsidRPr="00B15176">
        <w:rPr>
          <w:b/>
        </w:rPr>
        <w:t xml:space="preserve">abita </w:t>
      </w:r>
      <w:r w:rsidR="00E67A0A" w:rsidRPr="00B15176">
        <w:rPr>
          <w:b/>
        </w:rPr>
        <w:t>e</w:t>
      </w:r>
      <w:r w:rsidRPr="00B15176">
        <w:rPr>
          <w:b/>
        </w:rPr>
        <w:t xml:space="preserve"> si manifesta</w:t>
      </w:r>
      <w:r w:rsidR="00E67A0A" w:rsidRPr="00B15176">
        <w:rPr>
          <w:b/>
        </w:rPr>
        <w:t xml:space="preserve"> Dio stesso</w:t>
      </w:r>
      <w:r w:rsidR="00E67A0A">
        <w:t xml:space="preserve">. Non importa </w:t>
      </w:r>
      <w:r w:rsidR="003B5618">
        <w:t xml:space="preserve">che vi si </w:t>
      </w:r>
      <w:r w:rsidRPr="00E67A0A">
        <w:t>cred</w:t>
      </w:r>
      <w:r w:rsidR="003B5618">
        <w:t>a</w:t>
      </w:r>
      <w:r w:rsidRPr="00E67A0A">
        <w:t xml:space="preserve"> </w:t>
      </w:r>
      <w:r w:rsidR="00E67A0A">
        <w:t>o meno</w:t>
      </w:r>
      <w:r w:rsidR="00E27E23">
        <w:t>,</w:t>
      </w:r>
      <w:r w:rsidR="00E67A0A">
        <w:t xml:space="preserve"> che lo</w:t>
      </w:r>
      <w:r w:rsidR="003B5618">
        <w:t xml:space="preserve"> si sappia</w:t>
      </w:r>
      <w:r w:rsidR="00E67A0A">
        <w:t xml:space="preserve"> o</w:t>
      </w:r>
      <w:r w:rsidRPr="00E67A0A">
        <w:t xml:space="preserve"> no</w:t>
      </w:r>
      <w:r w:rsidR="003B5618">
        <w:t>:</w:t>
      </w:r>
      <w:r w:rsidRPr="003B5618">
        <w:t xml:space="preserve"> è una voce</w:t>
      </w:r>
      <w:r w:rsidR="003B5618">
        <w:t xml:space="preserve"> dentro </w:t>
      </w:r>
      <w:r w:rsidR="00967FE4">
        <w:t>ciascuno che</w:t>
      </w:r>
      <w:r w:rsidRPr="003B5618">
        <w:t xml:space="preserve"> dice </w:t>
      </w:r>
      <w:r w:rsidR="004A7AD0">
        <w:t>cosa fare e</w:t>
      </w:r>
      <w:r w:rsidRPr="003B5618">
        <w:t xml:space="preserve"> cosa non fare, cosa è bene</w:t>
      </w:r>
      <w:r w:rsidR="004A7AD0">
        <w:t xml:space="preserve"> e</w:t>
      </w:r>
      <w:r w:rsidRPr="003B5618">
        <w:t xml:space="preserve"> cosa è male. Naturalmente, per ascoltare </w:t>
      </w:r>
      <w:r w:rsidR="003B5618">
        <w:t>la</w:t>
      </w:r>
      <w:r w:rsidRPr="003B5618">
        <w:t xml:space="preserve"> voce</w:t>
      </w:r>
      <w:r w:rsidR="003B5618">
        <w:t xml:space="preserve"> </w:t>
      </w:r>
      <w:r w:rsidRPr="003B5618">
        <w:t>della coscienza</w:t>
      </w:r>
      <w:r w:rsidR="00967FE4">
        <w:t>,</w:t>
      </w:r>
      <w:r w:rsidRPr="003B5618">
        <w:t xml:space="preserve"> bisogna avere </w:t>
      </w:r>
      <w:r w:rsidR="003B5618" w:rsidRPr="003B5618">
        <w:t>le</w:t>
      </w:r>
      <w:r w:rsidRPr="003B5618">
        <w:t xml:space="preserve"> orecchi</w:t>
      </w:r>
      <w:r w:rsidR="003B5618">
        <w:t>e</w:t>
      </w:r>
      <w:r w:rsidRPr="003B5618">
        <w:t xml:space="preserve"> </w:t>
      </w:r>
      <w:r w:rsidR="00967FE4">
        <w:t>dell'animo umano p</w:t>
      </w:r>
      <w:r w:rsidRPr="003B5618">
        <w:t>ulit</w:t>
      </w:r>
      <w:r w:rsidR="003B5618">
        <w:t>e</w:t>
      </w:r>
      <w:r w:rsidR="00967FE4">
        <w:t>. Spesso sono otturate d</w:t>
      </w:r>
      <w:r w:rsidR="003B5618" w:rsidRPr="003B5618">
        <w:t>a ciò</w:t>
      </w:r>
      <w:r w:rsidRPr="003B5618">
        <w:t xml:space="preserve"> che succede</w:t>
      </w:r>
      <w:r w:rsidR="004A7AD0">
        <w:t xml:space="preserve"> fuori</w:t>
      </w:r>
      <w:r w:rsidRPr="003B5618">
        <w:t xml:space="preserve">: </w:t>
      </w:r>
      <w:r w:rsidR="003B5618">
        <w:t>dal</w:t>
      </w:r>
      <w:r w:rsidRPr="003B5618">
        <w:t xml:space="preserve">le </w:t>
      </w:r>
      <w:r w:rsidR="00E27E23">
        <w:t xml:space="preserve">altre </w:t>
      </w:r>
      <w:r w:rsidRPr="003B5618">
        <w:t xml:space="preserve">voci, </w:t>
      </w:r>
      <w:r w:rsidR="004A7AD0">
        <w:t>dai</w:t>
      </w:r>
      <w:r w:rsidRPr="003B5618">
        <w:t xml:space="preserve"> rumori, le</w:t>
      </w:r>
      <w:r w:rsidR="004A7AD0">
        <w:t xml:space="preserve"> sollecitazioni, gli </w:t>
      </w:r>
      <w:proofErr w:type="spellStart"/>
      <w:r w:rsidR="004A7AD0">
        <w:t>spettacoli…</w:t>
      </w:r>
      <w:proofErr w:type="spellEnd"/>
      <w:r w:rsidRPr="003B5618">
        <w:t xml:space="preserve"> che dicono altre cose. </w:t>
      </w:r>
      <w:r w:rsidRPr="004A7AD0">
        <w:t xml:space="preserve">Per cui non </w:t>
      </w:r>
      <w:r w:rsidR="00967FE4">
        <w:t>si distingue</w:t>
      </w:r>
      <w:r w:rsidRPr="004A7AD0">
        <w:t xml:space="preserve"> </w:t>
      </w:r>
      <w:r w:rsidR="004A7AD0" w:rsidRPr="004A7AD0">
        <w:t>q</w:t>
      </w:r>
      <w:r w:rsidRPr="004A7AD0">
        <w:t>ual</w:t>
      </w:r>
      <w:r w:rsidR="00C75DF3">
        <w:t>e</w:t>
      </w:r>
      <w:r w:rsidRPr="004A7AD0">
        <w:t xml:space="preserve"> </w:t>
      </w:r>
      <w:r w:rsidR="004A7AD0">
        <w:t>sia</w:t>
      </w:r>
      <w:r w:rsidRPr="004A7AD0">
        <w:t xml:space="preserve"> </w:t>
      </w:r>
      <w:r w:rsidRPr="004A7AD0">
        <w:lastRenderedPageBreak/>
        <w:t>la voce vera</w:t>
      </w:r>
      <w:r w:rsidR="00967FE4">
        <w:t xml:space="preserve"> della coscienza</w:t>
      </w:r>
      <w:r w:rsidR="004A7AD0">
        <w:t xml:space="preserve">. </w:t>
      </w:r>
      <w:r w:rsidR="00967FE4" w:rsidRPr="004A7AD0">
        <w:t>Ecco la difficoltà</w:t>
      </w:r>
      <w:r w:rsidR="00967FE4">
        <w:t>: q</w:t>
      </w:r>
      <w:r w:rsidRPr="004A7AD0">
        <w:t>uale sarà il bene? Quale il male? Cosa devo fare?</w:t>
      </w:r>
    </w:p>
    <w:p w:rsidR="004A7AD0" w:rsidRDefault="004A7AD0" w:rsidP="00FC61DD">
      <w:pPr>
        <w:pStyle w:val="G3Testo"/>
      </w:pPr>
      <w:r>
        <w:t>P</w:t>
      </w:r>
      <w:r w:rsidR="00967FE4">
        <w:t>roprio perché risponde a domande così importanti,</w:t>
      </w:r>
      <w:r w:rsidR="00967FE4" w:rsidRPr="00B15176">
        <w:rPr>
          <w:b/>
        </w:rPr>
        <w:t xml:space="preserve"> </w:t>
      </w:r>
      <w:r w:rsidRPr="00B15176">
        <w:rPr>
          <w:b/>
        </w:rPr>
        <w:t>la coscienza è il bene più prezioso</w:t>
      </w:r>
      <w:r>
        <w:t xml:space="preserve"> che </w:t>
      </w:r>
      <w:r w:rsidR="00FC61DD" w:rsidRPr="004A7AD0">
        <w:t xml:space="preserve">ognuno di noi ha. </w:t>
      </w:r>
      <w:r w:rsidR="00C75DF3">
        <w:t>E, come ogni te</w:t>
      </w:r>
      <w:r w:rsidRPr="004A7AD0">
        <w:t>soro</w:t>
      </w:r>
      <w:r w:rsidR="00C75DF3">
        <w:t>,</w:t>
      </w:r>
      <w:r w:rsidRPr="004A7AD0">
        <w:t xml:space="preserve"> </w:t>
      </w:r>
      <w:r w:rsidR="00FC61DD" w:rsidRPr="004A7AD0">
        <w:t>va curato</w:t>
      </w:r>
      <w:r w:rsidR="00B612AC" w:rsidRPr="00B612AC">
        <w:t xml:space="preserve"> </w:t>
      </w:r>
      <w:r w:rsidR="00B612AC">
        <w:t>perché</w:t>
      </w:r>
      <w:r w:rsidR="00E27E23">
        <w:t xml:space="preserve"> questa voce</w:t>
      </w:r>
      <w:r w:rsidR="00B612AC">
        <w:t xml:space="preserve"> </w:t>
      </w:r>
      <w:r w:rsidR="00B612AC" w:rsidRPr="00C24C5F">
        <w:t>cresca</w:t>
      </w:r>
      <w:r w:rsidR="00B612AC">
        <w:t xml:space="preserve"> pulita e ci parli chiaro e forte come un altoparlante.</w:t>
      </w:r>
    </w:p>
    <w:p w:rsidR="004A7AD0" w:rsidRDefault="004A7AD0" w:rsidP="00FC61DD">
      <w:pPr>
        <w:pStyle w:val="G3Testo"/>
      </w:pPr>
    </w:p>
    <w:p w:rsidR="003B5618" w:rsidRPr="00C947BA" w:rsidRDefault="00C947BA" w:rsidP="00C75DF3">
      <w:pPr>
        <w:pStyle w:val="G3Testo"/>
        <w:rPr>
          <w:b/>
        </w:rPr>
      </w:pPr>
      <w:r w:rsidRPr="00C947BA">
        <w:rPr>
          <w:b/>
        </w:rPr>
        <w:t xml:space="preserve">Come </w:t>
      </w:r>
      <w:r w:rsidR="00FC61DD" w:rsidRPr="00C947BA">
        <w:rPr>
          <w:b/>
        </w:rPr>
        <w:t xml:space="preserve">sapere che </w:t>
      </w:r>
      <w:r>
        <w:rPr>
          <w:b/>
        </w:rPr>
        <w:t xml:space="preserve">chi parla in noi </w:t>
      </w:r>
      <w:r w:rsidR="00FC61DD" w:rsidRPr="00C947BA">
        <w:rPr>
          <w:b/>
        </w:rPr>
        <w:t xml:space="preserve">è la voce della coscienza? </w:t>
      </w:r>
    </w:p>
    <w:p w:rsidR="00B612AC" w:rsidRDefault="003B5618" w:rsidP="00FC61DD">
      <w:pPr>
        <w:pStyle w:val="G3Testo"/>
      </w:pPr>
      <w:r w:rsidRPr="003B5618">
        <w:t>C</w:t>
      </w:r>
      <w:r>
        <w:t>i sono tre princ</w:t>
      </w:r>
      <w:r w:rsidR="00B612AC">
        <w:t>i</w:t>
      </w:r>
      <w:r>
        <w:t>pi</w:t>
      </w:r>
      <w:r w:rsidR="00B612AC">
        <w:t xml:space="preserve"> per riconoscere la voce della coscienza</w:t>
      </w:r>
      <w:r>
        <w:t xml:space="preserve"> </w:t>
      </w:r>
      <w:r w:rsidR="00B612AC">
        <w:t>:</w:t>
      </w:r>
    </w:p>
    <w:p w:rsidR="00B612AC" w:rsidRDefault="003B5618" w:rsidP="00FC61DD">
      <w:pPr>
        <w:pStyle w:val="G3Testo"/>
      </w:pPr>
      <w:r>
        <w:t>1°</w:t>
      </w:r>
      <w:r w:rsidR="00FC61DD" w:rsidRPr="003B5618">
        <w:t xml:space="preserve"> </w:t>
      </w:r>
      <w:r w:rsidR="00FC61DD" w:rsidRPr="00B612AC">
        <w:rPr>
          <w:b/>
        </w:rPr>
        <w:t xml:space="preserve">non può </w:t>
      </w:r>
      <w:r w:rsidR="00B612AC" w:rsidRPr="00B612AC">
        <w:rPr>
          <w:b/>
        </w:rPr>
        <w:t xml:space="preserve">dirci di </w:t>
      </w:r>
      <w:r w:rsidR="00FC61DD" w:rsidRPr="00B612AC">
        <w:rPr>
          <w:b/>
        </w:rPr>
        <w:t>fare un male,</w:t>
      </w:r>
      <w:r w:rsidR="00FC61DD" w:rsidRPr="003B5618">
        <w:t xml:space="preserve"> </w:t>
      </w:r>
      <w:r w:rsidR="00FC61DD" w:rsidRPr="00B612AC">
        <w:rPr>
          <w:b/>
        </w:rPr>
        <w:t xml:space="preserve">per raggiungere un bene. </w:t>
      </w:r>
      <w:r w:rsidR="00B612AC">
        <w:t>I</w:t>
      </w:r>
      <w:r w:rsidR="00FC61DD" w:rsidRPr="003B5618">
        <w:t xml:space="preserve">l fine </w:t>
      </w:r>
      <w:r w:rsidR="00B612AC">
        <w:t xml:space="preserve">cioè </w:t>
      </w:r>
      <w:r w:rsidR="00FC61DD" w:rsidRPr="003B5618">
        <w:t>non giustifica i mezzi.</w:t>
      </w:r>
      <w:r w:rsidR="00B612AC">
        <w:t xml:space="preserve"> </w:t>
      </w:r>
      <w:r>
        <w:t>Ad esempio</w:t>
      </w:r>
      <w:r w:rsidR="00B612AC">
        <w:t>:</w:t>
      </w:r>
      <w:r>
        <w:t xml:space="preserve"> </w:t>
      </w:r>
      <w:r w:rsidR="00B612AC" w:rsidRPr="003B5618">
        <w:t xml:space="preserve">rubare per dare </w:t>
      </w:r>
      <w:r w:rsidR="00B612AC">
        <w:t xml:space="preserve">ai </w:t>
      </w:r>
      <w:r w:rsidR="00B612AC" w:rsidRPr="003B5618">
        <w:t>pover</w:t>
      </w:r>
      <w:r w:rsidR="00B612AC">
        <w:t>i,</w:t>
      </w:r>
      <w:r w:rsidR="00B612AC" w:rsidRPr="003B5618">
        <w:t xml:space="preserve"> </w:t>
      </w:r>
      <w:r w:rsidR="00B612AC">
        <w:t>non è la voce della coscienza.</w:t>
      </w:r>
    </w:p>
    <w:p w:rsidR="00C947BA" w:rsidRDefault="003B5618" w:rsidP="00FC61DD">
      <w:pPr>
        <w:pStyle w:val="G3Testo"/>
      </w:pPr>
      <w:r w:rsidRPr="003B5618">
        <w:t>2°</w:t>
      </w:r>
      <w:r w:rsidR="00C947BA">
        <w:t xml:space="preserve"> </w:t>
      </w:r>
      <w:r w:rsidR="00B612AC">
        <w:t xml:space="preserve">La coscienza obbedisce </w:t>
      </w:r>
      <w:r w:rsidR="00B612AC" w:rsidRPr="00B612AC">
        <w:t>al</w:t>
      </w:r>
      <w:r w:rsidR="00FC61DD" w:rsidRPr="00B612AC">
        <w:t xml:space="preserve">la </w:t>
      </w:r>
      <w:r w:rsidR="00FC61DD" w:rsidRPr="00B612AC">
        <w:rPr>
          <w:b/>
        </w:rPr>
        <w:t>Regola d'Oro</w:t>
      </w:r>
      <w:r w:rsidR="00B612AC">
        <w:rPr>
          <w:b/>
        </w:rPr>
        <w:t>,</w:t>
      </w:r>
      <w:r w:rsidR="00B612AC" w:rsidRPr="00B612AC">
        <w:t xml:space="preserve"> </w:t>
      </w:r>
      <w:r w:rsidR="00B612AC" w:rsidRPr="00C947BA">
        <w:t xml:space="preserve">principio universale </w:t>
      </w:r>
      <w:r w:rsidR="00B612AC">
        <w:t>presente in tutte le religioni</w:t>
      </w:r>
      <w:r w:rsidR="00B612AC" w:rsidRPr="00C947BA">
        <w:t xml:space="preserve"> </w:t>
      </w:r>
      <w:r w:rsidR="00B612AC">
        <w:t>e</w:t>
      </w:r>
      <w:r w:rsidR="00B612AC" w:rsidRPr="00C947BA">
        <w:t xml:space="preserve"> civiltà</w:t>
      </w:r>
      <w:r w:rsidR="00FC61DD" w:rsidRPr="003B5618">
        <w:t>: “</w:t>
      </w:r>
      <w:r w:rsidR="00FC61DD" w:rsidRPr="00C947BA">
        <w:rPr>
          <w:i/>
        </w:rPr>
        <w:t>Non fa</w:t>
      </w:r>
      <w:r w:rsidR="00C947BA" w:rsidRPr="00C947BA">
        <w:rPr>
          <w:i/>
        </w:rPr>
        <w:t>r</w:t>
      </w:r>
      <w:r w:rsidR="00FC61DD" w:rsidRPr="00C947BA">
        <w:rPr>
          <w:i/>
        </w:rPr>
        <w:t xml:space="preserve">e agli altri ciò che non </w:t>
      </w:r>
      <w:r w:rsidR="00C947BA" w:rsidRPr="00C947BA">
        <w:rPr>
          <w:i/>
        </w:rPr>
        <w:t>vuoi</w:t>
      </w:r>
      <w:r w:rsidR="00FC61DD" w:rsidRPr="00C947BA">
        <w:rPr>
          <w:i/>
        </w:rPr>
        <w:t xml:space="preserve"> sia fatto a </w:t>
      </w:r>
      <w:r w:rsidR="00C947BA" w:rsidRPr="00C947BA">
        <w:rPr>
          <w:i/>
        </w:rPr>
        <w:t>te</w:t>
      </w:r>
      <w:r w:rsidR="00FC61DD" w:rsidRPr="003B5618">
        <w:t>”, o “</w:t>
      </w:r>
      <w:r w:rsidR="00FC61DD" w:rsidRPr="00C947BA">
        <w:rPr>
          <w:i/>
        </w:rPr>
        <w:t>fa</w:t>
      </w:r>
      <w:r w:rsidR="00C947BA" w:rsidRPr="00C947BA">
        <w:rPr>
          <w:i/>
        </w:rPr>
        <w:t>i</w:t>
      </w:r>
      <w:r w:rsidR="00FC61DD" w:rsidRPr="00C947BA">
        <w:rPr>
          <w:i/>
        </w:rPr>
        <w:t xml:space="preserve"> agli altri quello che </w:t>
      </w:r>
      <w:r w:rsidR="00C947BA" w:rsidRPr="00C947BA">
        <w:rPr>
          <w:i/>
        </w:rPr>
        <w:t>vuoi</w:t>
      </w:r>
      <w:r w:rsidR="00FC61DD" w:rsidRPr="00C947BA">
        <w:rPr>
          <w:i/>
        </w:rPr>
        <w:t xml:space="preserve"> sia fatto a </w:t>
      </w:r>
      <w:r w:rsidR="00C947BA" w:rsidRPr="00C947BA">
        <w:rPr>
          <w:i/>
        </w:rPr>
        <w:t>te</w:t>
      </w:r>
      <w:r w:rsidR="00B612AC">
        <w:t>”.</w:t>
      </w:r>
    </w:p>
    <w:p w:rsidR="005B22B3" w:rsidRDefault="00C947BA" w:rsidP="00FC61DD">
      <w:pPr>
        <w:pStyle w:val="G3Testo"/>
      </w:pPr>
      <w:r w:rsidRPr="00C947BA">
        <w:t>3°</w:t>
      </w:r>
      <w:r w:rsidR="00FC61DD" w:rsidRPr="00C947BA">
        <w:t xml:space="preserve"> </w:t>
      </w:r>
      <w:r w:rsidR="00B612AC" w:rsidRPr="00BF61B7">
        <w:rPr>
          <w:b/>
        </w:rPr>
        <w:t>I</w:t>
      </w:r>
      <w:r w:rsidR="00FC61DD" w:rsidRPr="00BF61B7">
        <w:rPr>
          <w:b/>
        </w:rPr>
        <w:t>l primo e il secondo principio vanno vissuti nel rapporto con ogni prossimo</w:t>
      </w:r>
      <w:r>
        <w:t xml:space="preserve"> e non solo con alcuni.</w:t>
      </w:r>
      <w:r w:rsidRPr="00C947BA">
        <w:t xml:space="preserve"> </w:t>
      </w:r>
      <w:r w:rsidR="005B22B3" w:rsidRPr="00B15176">
        <w:rPr>
          <w:b/>
        </w:rPr>
        <w:t>L’uomo è</w:t>
      </w:r>
      <w:r w:rsidR="00FC61DD" w:rsidRPr="00B15176">
        <w:rPr>
          <w:b/>
        </w:rPr>
        <w:t xml:space="preserve"> cittadino del mondo.</w:t>
      </w:r>
      <w:r w:rsidR="00FC61DD" w:rsidRPr="00C947BA">
        <w:t xml:space="preserve"> </w:t>
      </w:r>
    </w:p>
    <w:p w:rsidR="005B22B3" w:rsidRDefault="005B22B3" w:rsidP="00FC61DD">
      <w:pPr>
        <w:pStyle w:val="G3Testo"/>
      </w:pPr>
    </w:p>
    <w:p w:rsidR="00BF61B7" w:rsidRPr="00BF61B7" w:rsidRDefault="00E27E23" w:rsidP="00FC61DD">
      <w:pPr>
        <w:pStyle w:val="G3Testo"/>
        <w:rPr>
          <w:b/>
        </w:rPr>
      </w:pPr>
      <w:r>
        <w:rPr>
          <w:b/>
        </w:rPr>
        <w:t>Come essere cittadini del mondo</w:t>
      </w:r>
      <w:r w:rsidR="00006F1E">
        <w:rPr>
          <w:b/>
        </w:rPr>
        <w:t>?</w:t>
      </w:r>
    </w:p>
    <w:p w:rsidR="005B22B3" w:rsidRDefault="00BF61B7" w:rsidP="00FC61DD">
      <w:pPr>
        <w:pStyle w:val="G3Testo"/>
      </w:pPr>
      <w:r>
        <w:t>Q</w:t>
      </w:r>
      <w:r w:rsidR="00FC61DD" w:rsidRPr="00C947BA">
        <w:t xml:space="preserve">ui entra </w:t>
      </w:r>
      <w:r w:rsidR="00006F1E">
        <w:t xml:space="preserve">in gioco </w:t>
      </w:r>
      <w:r w:rsidR="005B22B3">
        <w:t>la terza parola chiave</w:t>
      </w:r>
      <w:r w:rsidR="00C947BA">
        <w:t xml:space="preserve">: </w:t>
      </w:r>
      <w:r w:rsidR="00FC61DD" w:rsidRPr="00C947BA">
        <w:t xml:space="preserve">la </w:t>
      </w:r>
      <w:r w:rsidR="005B22B3" w:rsidRPr="005B22B3">
        <w:rPr>
          <w:i/>
        </w:rPr>
        <w:t>responsabilità</w:t>
      </w:r>
      <w:r w:rsidR="005B22B3" w:rsidRPr="005B22B3">
        <w:t>.</w:t>
      </w:r>
    </w:p>
    <w:p w:rsidR="00821C63" w:rsidRDefault="00E27E23" w:rsidP="00FC61DD">
      <w:pPr>
        <w:pStyle w:val="G3Testo"/>
      </w:pPr>
      <w:r>
        <w:t xml:space="preserve">Nella nostra società globalizzata è sempre più evidente </w:t>
      </w:r>
      <w:r w:rsidR="005B22B3" w:rsidRPr="00FC61DD">
        <w:t>che siamo tutti interdipende</w:t>
      </w:r>
      <w:r w:rsidR="00BF61B7">
        <w:t>nti</w:t>
      </w:r>
      <w:r>
        <w:t>.</w:t>
      </w:r>
      <w:r w:rsidR="00BF61B7" w:rsidRPr="00BF61B7">
        <w:t xml:space="preserve"> </w:t>
      </w:r>
      <w:r w:rsidRPr="00B15176">
        <w:rPr>
          <w:b/>
        </w:rPr>
        <w:t>N</w:t>
      </w:r>
      <w:r w:rsidR="00BF61B7" w:rsidRPr="00B15176">
        <w:rPr>
          <w:b/>
        </w:rPr>
        <w:t>ess</w:t>
      </w:r>
      <w:r w:rsidRPr="00B15176">
        <w:rPr>
          <w:b/>
        </w:rPr>
        <w:t xml:space="preserve">uno, </w:t>
      </w:r>
      <w:r w:rsidRPr="00B15176">
        <w:rPr>
          <w:b/>
        </w:rPr>
        <w:lastRenderedPageBreak/>
        <w:t xml:space="preserve">infatti, </w:t>
      </w:r>
      <w:r w:rsidR="00BF61B7" w:rsidRPr="00B15176">
        <w:rPr>
          <w:b/>
        </w:rPr>
        <w:t>sopravvive, cresce o matura da solo.</w:t>
      </w:r>
      <w:r w:rsidR="00BF61B7">
        <w:t xml:space="preserve"> </w:t>
      </w:r>
      <w:r w:rsidR="00821C63">
        <w:t>Come se tutta l’umanità fosse a bordo di un’ unica e grande</w:t>
      </w:r>
      <w:r w:rsidR="00C24C5F" w:rsidRPr="00C24C5F">
        <w:t xml:space="preserve"> </w:t>
      </w:r>
      <w:r w:rsidR="00FC61DD" w:rsidRPr="00C24C5F">
        <w:t>barca</w:t>
      </w:r>
      <w:r w:rsidR="00821C63">
        <w:t>. Perché essa non affondi, ma anzi navighi, ognuno ne è responsabile.</w:t>
      </w:r>
      <w:r w:rsidR="00821C63" w:rsidRPr="0025658F">
        <w:rPr>
          <w:b/>
        </w:rPr>
        <w:t xml:space="preserve"> </w:t>
      </w:r>
      <w:r w:rsidR="00BF61B7" w:rsidRPr="0025658F">
        <w:rPr>
          <w:b/>
        </w:rPr>
        <w:t xml:space="preserve">Essere </w:t>
      </w:r>
      <w:r w:rsidR="00FC61DD" w:rsidRPr="0025658F">
        <w:rPr>
          <w:b/>
        </w:rPr>
        <w:t>responsabile</w:t>
      </w:r>
      <w:r w:rsidR="00BF61B7" w:rsidRPr="0025658F">
        <w:rPr>
          <w:b/>
        </w:rPr>
        <w:t>, v</w:t>
      </w:r>
      <w:r w:rsidR="00FC61DD" w:rsidRPr="0025658F">
        <w:rPr>
          <w:b/>
        </w:rPr>
        <w:t xml:space="preserve">uol dire prendermi cura di </w:t>
      </w:r>
      <w:r w:rsidR="00A858FA" w:rsidRPr="0025658F">
        <w:rPr>
          <w:b/>
        </w:rPr>
        <w:t>tutti.</w:t>
      </w:r>
      <w:r w:rsidR="00A858FA">
        <w:t xml:space="preserve"> </w:t>
      </w:r>
    </w:p>
    <w:p w:rsidR="00A858FA" w:rsidRDefault="00821C63" w:rsidP="00FC61DD">
      <w:pPr>
        <w:pStyle w:val="G3Testo"/>
      </w:pPr>
      <w:r>
        <w:t>S</w:t>
      </w:r>
      <w:r w:rsidR="00A858FA">
        <w:t xml:space="preserve">embra </w:t>
      </w:r>
      <w:r>
        <w:t>un impegno esagerato</w:t>
      </w:r>
      <w:r w:rsidR="00A858FA">
        <w:t>?</w:t>
      </w:r>
      <w:r>
        <w:t xml:space="preserve"> </w:t>
      </w:r>
      <w:r w:rsidRPr="00B15176">
        <w:rPr>
          <w:b/>
        </w:rPr>
        <w:t>I</w:t>
      </w:r>
      <w:r w:rsidR="00FC61DD" w:rsidRPr="00B15176">
        <w:rPr>
          <w:b/>
        </w:rPr>
        <w:t>n realtà non lo è, perché se ognuno si prende cura d</w:t>
      </w:r>
      <w:r w:rsidRPr="00B15176">
        <w:rPr>
          <w:b/>
        </w:rPr>
        <w:t>elle per</w:t>
      </w:r>
      <w:r w:rsidR="00651A50" w:rsidRPr="00B15176">
        <w:rPr>
          <w:b/>
        </w:rPr>
        <w:t>s</w:t>
      </w:r>
      <w:r w:rsidRPr="00B15176">
        <w:rPr>
          <w:b/>
        </w:rPr>
        <w:t xml:space="preserve">one </w:t>
      </w:r>
      <w:r w:rsidR="00651A50" w:rsidRPr="00B15176">
        <w:rPr>
          <w:b/>
        </w:rPr>
        <w:t xml:space="preserve">a lui </w:t>
      </w:r>
      <w:r w:rsidRPr="00B15176">
        <w:rPr>
          <w:b/>
        </w:rPr>
        <w:t>prossime, d</w:t>
      </w:r>
      <w:r w:rsidR="00FC61DD" w:rsidRPr="00B15176">
        <w:rPr>
          <w:b/>
        </w:rPr>
        <w:t>i</w:t>
      </w:r>
      <w:r w:rsidRPr="00B15176">
        <w:rPr>
          <w:b/>
        </w:rPr>
        <w:t xml:space="preserve"> </w:t>
      </w:r>
      <w:r w:rsidR="00FC61DD" w:rsidRPr="00B15176">
        <w:rPr>
          <w:b/>
        </w:rPr>
        <w:t>situazione per situazione, non è troppo. Anzi, è bellissimo</w:t>
      </w:r>
      <w:r w:rsidRPr="00B15176">
        <w:rPr>
          <w:b/>
        </w:rPr>
        <w:t>,</w:t>
      </w:r>
      <w:r w:rsidR="00FC61DD" w:rsidRPr="00BD36F4">
        <w:t xml:space="preserve"> perché </w:t>
      </w:r>
      <w:r>
        <w:t>n</w:t>
      </w:r>
      <w:r w:rsidR="00FC61DD" w:rsidRPr="00BD36F4">
        <w:t xml:space="preserve">on c'è più posto per la noia, per la tristezza, per la </w:t>
      </w:r>
      <w:proofErr w:type="spellStart"/>
      <w:r w:rsidR="00FC61DD" w:rsidRPr="00BD36F4">
        <w:t>solitudine</w:t>
      </w:r>
      <w:r>
        <w:t>…</w:t>
      </w:r>
      <w:proofErr w:type="spellEnd"/>
      <w:r w:rsidR="00FC61DD" w:rsidRPr="00BD36F4">
        <w:t xml:space="preserve">,  perché </w:t>
      </w:r>
      <w:r w:rsidR="00A858FA">
        <w:t>siamo</w:t>
      </w:r>
      <w:r w:rsidR="00FC61DD" w:rsidRPr="00BD36F4">
        <w:t xml:space="preserve"> impegnat</w:t>
      </w:r>
      <w:r w:rsidR="00A858FA">
        <w:t>i</w:t>
      </w:r>
      <w:r w:rsidR="00FC61DD" w:rsidRPr="00BD36F4">
        <w:t xml:space="preserve">, </w:t>
      </w:r>
      <w:r w:rsidR="00A858FA">
        <w:t>siamo responsabili</w:t>
      </w:r>
      <w:r w:rsidR="00FC61DD" w:rsidRPr="00BD36F4">
        <w:t xml:space="preserve"> di tutti </w:t>
      </w:r>
      <w:r w:rsidR="0025658F">
        <w:t>oltre che di noi stessi</w:t>
      </w:r>
      <w:r w:rsidR="00FC61DD" w:rsidRPr="00BD36F4">
        <w:t xml:space="preserve">. </w:t>
      </w:r>
    </w:p>
    <w:p w:rsidR="0025658F" w:rsidRPr="00B15176" w:rsidRDefault="0025658F" w:rsidP="00FC61DD">
      <w:pPr>
        <w:pStyle w:val="G3Testo"/>
        <w:rPr>
          <w:b/>
        </w:rPr>
      </w:pPr>
      <w:r w:rsidRPr="00B15176">
        <w:rPr>
          <w:b/>
        </w:rPr>
        <w:t>È l</w:t>
      </w:r>
      <w:r w:rsidR="00FC61DD" w:rsidRPr="00B15176">
        <w:rPr>
          <w:b/>
        </w:rPr>
        <w:t xml:space="preserve">a coscienza </w:t>
      </w:r>
      <w:r w:rsidRPr="00B15176">
        <w:rPr>
          <w:b/>
        </w:rPr>
        <w:t xml:space="preserve">che </w:t>
      </w:r>
      <w:r w:rsidR="00FC61DD" w:rsidRPr="00B15176">
        <w:rPr>
          <w:b/>
        </w:rPr>
        <w:t>mi spinge a prendermi questa responsabilità. Es</w:t>
      </w:r>
      <w:r w:rsidRPr="00B15176">
        <w:rPr>
          <w:b/>
        </w:rPr>
        <w:t xml:space="preserve">sa si manifesta, si concretizza, si forma </w:t>
      </w:r>
      <w:r w:rsidR="00FC61DD" w:rsidRPr="00B15176">
        <w:rPr>
          <w:b/>
        </w:rPr>
        <w:t xml:space="preserve">nel vivere l'agape. </w:t>
      </w:r>
    </w:p>
    <w:p w:rsidR="00FC61DD" w:rsidRPr="00FC61DD" w:rsidRDefault="0025658F" w:rsidP="00FC61DD">
      <w:pPr>
        <w:pStyle w:val="G3Testo"/>
      </w:pPr>
      <w:r w:rsidRPr="00BD36F4">
        <w:t xml:space="preserve">È </w:t>
      </w:r>
      <w:r w:rsidR="00821C63">
        <w:t xml:space="preserve">ciò </w:t>
      </w:r>
      <w:r w:rsidR="00FC61DD" w:rsidRPr="00BD36F4">
        <w:t xml:space="preserve">che avete sempre imparato </w:t>
      </w:r>
      <w:r>
        <w:t xml:space="preserve">come </w:t>
      </w:r>
      <w:r w:rsidR="00FC61DD" w:rsidRPr="00BD36F4">
        <w:t>Gen</w:t>
      </w:r>
      <w:r w:rsidR="002704EC">
        <w:t xml:space="preserve">: ogni volta che avete vissuto </w:t>
      </w:r>
      <w:r>
        <w:t>“</w:t>
      </w:r>
      <w:r w:rsidR="00FC61DD" w:rsidRPr="00BD36F4">
        <w:rPr>
          <w:i/>
        </w:rPr>
        <w:t>ama</w:t>
      </w:r>
      <w:r w:rsidR="00BD36F4" w:rsidRPr="00BD36F4">
        <w:rPr>
          <w:i/>
        </w:rPr>
        <w:t>r</w:t>
      </w:r>
      <w:r w:rsidR="00FC61DD" w:rsidRPr="00BD36F4">
        <w:rPr>
          <w:i/>
        </w:rPr>
        <w:t>e tutti</w:t>
      </w:r>
      <w:r>
        <w:t>”</w:t>
      </w:r>
      <w:r w:rsidR="002704EC">
        <w:t xml:space="preserve">, siete stati i protagonisti di </w:t>
      </w:r>
      <w:r w:rsidR="00FC61DD" w:rsidRPr="00BD36F4">
        <w:t xml:space="preserve">"coscienza e responsabilità nell'agire agapico". </w:t>
      </w:r>
    </w:p>
    <w:p w:rsidR="00FB455A" w:rsidRPr="002704EC" w:rsidRDefault="00BF61B7" w:rsidP="002704EC">
      <w:pPr>
        <w:pStyle w:val="G3Testo"/>
        <w:jc w:val="right"/>
        <w:rPr>
          <w:b/>
        </w:rPr>
      </w:pPr>
      <w:r>
        <w:rPr>
          <w:i/>
          <w:sz w:val="16"/>
        </w:rPr>
        <w:t>f</w:t>
      </w:r>
      <w:r w:rsidRPr="000B51B9">
        <w:rPr>
          <w:i/>
          <w:sz w:val="16"/>
        </w:rPr>
        <w:t>ine prima parte</w:t>
      </w:r>
      <w:r>
        <w:rPr>
          <w:b/>
        </w:rPr>
        <w:t xml:space="preserve"> </w:t>
      </w:r>
    </w:p>
    <w:sectPr w:rsidR="00FB455A" w:rsidRPr="002704EC" w:rsidSect="00B22519">
      <w:pgSz w:w="11906" w:h="16838" w:code="9"/>
      <w:pgMar w:top="1701" w:right="1134" w:bottom="4133" w:left="1134" w:header="709" w:footer="709" w:gutter="0"/>
      <w:cols w:num="3" w:space="11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stro Mix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07039"/>
    <w:multiLevelType w:val="hybridMultilevel"/>
    <w:tmpl w:val="54665D14"/>
    <w:lvl w:ilvl="0" w:tplc="F7CAC3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C22C30"/>
    <w:multiLevelType w:val="hybridMultilevel"/>
    <w:tmpl w:val="ACC80D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attachedTemplate r:id="rId1"/>
  <w:stylePaneFormatFilter w:val="3F01"/>
  <w:doNotTrackMoves/>
  <w:defaultTabStop w:val="708"/>
  <w:hyphenationZone w:val="283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1DD"/>
    <w:rsid w:val="00006F1E"/>
    <w:rsid w:val="00092905"/>
    <w:rsid w:val="000B51B9"/>
    <w:rsid w:val="000B6588"/>
    <w:rsid w:val="001B0B85"/>
    <w:rsid w:val="001C3164"/>
    <w:rsid w:val="001C432D"/>
    <w:rsid w:val="001F3044"/>
    <w:rsid w:val="00245F49"/>
    <w:rsid w:val="0025658F"/>
    <w:rsid w:val="002704EC"/>
    <w:rsid w:val="002B64E3"/>
    <w:rsid w:val="00322C20"/>
    <w:rsid w:val="00364FB3"/>
    <w:rsid w:val="00373D9E"/>
    <w:rsid w:val="003B5618"/>
    <w:rsid w:val="003C04FC"/>
    <w:rsid w:val="003C36FC"/>
    <w:rsid w:val="003E04BE"/>
    <w:rsid w:val="00407C00"/>
    <w:rsid w:val="00443EA7"/>
    <w:rsid w:val="004A7AD0"/>
    <w:rsid w:val="004C00AD"/>
    <w:rsid w:val="004C2924"/>
    <w:rsid w:val="005B22B3"/>
    <w:rsid w:val="005B56F3"/>
    <w:rsid w:val="005E3D04"/>
    <w:rsid w:val="005E6989"/>
    <w:rsid w:val="006442B2"/>
    <w:rsid w:val="006463D4"/>
    <w:rsid w:val="00651A50"/>
    <w:rsid w:val="00652C96"/>
    <w:rsid w:val="00685A06"/>
    <w:rsid w:val="007B2331"/>
    <w:rsid w:val="00802170"/>
    <w:rsid w:val="00821C63"/>
    <w:rsid w:val="00842AA5"/>
    <w:rsid w:val="00967FE4"/>
    <w:rsid w:val="009D23B8"/>
    <w:rsid w:val="009D337F"/>
    <w:rsid w:val="009D7AD8"/>
    <w:rsid w:val="00A05720"/>
    <w:rsid w:val="00A17370"/>
    <w:rsid w:val="00A44477"/>
    <w:rsid w:val="00A858FA"/>
    <w:rsid w:val="00A93D4C"/>
    <w:rsid w:val="00AD7FB5"/>
    <w:rsid w:val="00B15176"/>
    <w:rsid w:val="00B2201E"/>
    <w:rsid w:val="00B22519"/>
    <w:rsid w:val="00B612AC"/>
    <w:rsid w:val="00B710E6"/>
    <w:rsid w:val="00B77584"/>
    <w:rsid w:val="00BC0B08"/>
    <w:rsid w:val="00BD36F4"/>
    <w:rsid w:val="00BD430D"/>
    <w:rsid w:val="00BF61B7"/>
    <w:rsid w:val="00C24C5F"/>
    <w:rsid w:val="00C3144D"/>
    <w:rsid w:val="00C71C26"/>
    <w:rsid w:val="00C75DF3"/>
    <w:rsid w:val="00C9335D"/>
    <w:rsid w:val="00C947BA"/>
    <w:rsid w:val="00CB3B1F"/>
    <w:rsid w:val="00CC165A"/>
    <w:rsid w:val="00CF61B6"/>
    <w:rsid w:val="00D05151"/>
    <w:rsid w:val="00D10971"/>
    <w:rsid w:val="00D26752"/>
    <w:rsid w:val="00DA0097"/>
    <w:rsid w:val="00DA7C58"/>
    <w:rsid w:val="00E27E23"/>
    <w:rsid w:val="00E67A0A"/>
    <w:rsid w:val="00E80D44"/>
    <w:rsid w:val="00E83D9F"/>
    <w:rsid w:val="00EB7090"/>
    <w:rsid w:val="00EE295E"/>
    <w:rsid w:val="00F06C02"/>
    <w:rsid w:val="00FB455A"/>
    <w:rsid w:val="00FC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61DD"/>
    <w:rPr>
      <w:sz w:val="24"/>
      <w:szCs w:val="24"/>
    </w:rPr>
  </w:style>
  <w:style w:type="paragraph" w:styleId="Titolo3">
    <w:name w:val="heading 3"/>
    <w:basedOn w:val="Normale"/>
    <w:next w:val="Normale"/>
    <w:qFormat/>
    <w:rsid w:val="00B22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3Testo">
    <w:name w:val="G3 Testo"/>
    <w:basedOn w:val="Normale"/>
    <w:rsid w:val="00B22519"/>
    <w:pPr>
      <w:spacing w:line="220" w:lineRule="exact"/>
      <w:jc w:val="both"/>
    </w:pPr>
    <w:rPr>
      <w:rFonts w:ascii="Arial" w:hAnsi="Arial"/>
      <w:sz w:val="19"/>
      <w:szCs w:val="20"/>
    </w:rPr>
  </w:style>
  <w:style w:type="paragraph" w:customStyle="1" w:styleId="G3Introduzione">
    <w:name w:val="G3 Introduzione"/>
    <w:basedOn w:val="G3Testo"/>
    <w:rsid w:val="00B22519"/>
    <w:rPr>
      <w:i/>
      <w:iCs/>
    </w:rPr>
  </w:style>
  <w:style w:type="character" w:customStyle="1" w:styleId="G3domanda">
    <w:name w:val="G3 domanda"/>
    <w:basedOn w:val="Carpredefinitoparagrafo"/>
    <w:rsid w:val="00B22519"/>
    <w:rPr>
      <w:rFonts w:ascii="Arial" w:hAnsi="Arial"/>
      <w:b/>
      <w:bCs/>
      <w:sz w:val="19"/>
    </w:rPr>
  </w:style>
  <w:style w:type="paragraph" w:customStyle="1" w:styleId="G3titolo">
    <w:name w:val="G3 titolo"/>
    <w:basedOn w:val="G3Testo"/>
    <w:rsid w:val="00B22519"/>
    <w:pPr>
      <w:jc w:val="left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FB455A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D0515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D05151"/>
  </w:style>
  <w:style w:type="character" w:styleId="Collegamentoipertestuale">
    <w:name w:val="Hyperlink"/>
    <w:basedOn w:val="Carpredefinitoparagrafo"/>
    <w:uiPriority w:val="99"/>
    <w:semiHidden/>
    <w:unhideWhenUsed/>
    <w:rsid w:val="00D05151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D05151"/>
    <w:rPr>
      <w:i/>
      <w:iCs/>
    </w:rPr>
  </w:style>
  <w:style w:type="character" w:styleId="Enfasigrassetto">
    <w:name w:val="Strong"/>
    <w:basedOn w:val="Carpredefinitoparagrafo"/>
    <w:uiPriority w:val="22"/>
    <w:qFormat/>
    <w:rsid w:val="00D05151"/>
    <w:rPr>
      <w:b/>
      <w:bCs/>
    </w:rPr>
  </w:style>
  <w:style w:type="paragraph" w:customStyle="1" w:styleId="Nessunostileparagrafo">
    <w:name w:val="[Nessuno stile paragrafo]"/>
    <w:rsid w:val="00B15176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titulomc">
    <w:name w:val="titulo mc"/>
    <w:basedOn w:val="Nessunostileparagrafo"/>
    <w:uiPriority w:val="99"/>
    <w:rsid w:val="00B15176"/>
    <w:pPr>
      <w:spacing w:after="170" w:line="240" w:lineRule="atLeast"/>
      <w:jc w:val="both"/>
    </w:pPr>
    <w:rPr>
      <w:rFonts w:ascii="Distro Mix" w:hAnsi="Distro Mix" w:cs="Distro Mix"/>
      <w:color w:val="D7802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3693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506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a\AppData\Roaming\Microsoft\Templates\2013_1-2%2002%20POSTA%20DA_Sir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921E9-0ACB-49AA-9405-4009568B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2013_1-2 02 POSTA DA_Siria</Template>
  <TotalTime>460</TotalTime>
  <Pages>2</Pages>
  <Words>934</Words>
  <Characters>4663</Characters>
  <Application>Microsoft Office Word</Application>
  <DocSecurity>0</DocSecurity>
  <Lines>38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Gen 3 f.</Company>
  <LinksUpToDate>false</LinksUpToDate>
  <CharactersWithSpaces>5586</CharactersWithSpaces>
  <SharedDoc>false</SharedDoc>
  <HLinks>
    <vt:vector size="6" baseType="variant"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http://www.facebook.com/events/278669592256422/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</dc:creator>
  <cp:lastModifiedBy>Sara</cp:lastModifiedBy>
  <cp:revision>8</cp:revision>
  <cp:lastPrinted>2013-01-29T15:59:00Z</cp:lastPrinted>
  <dcterms:created xsi:type="dcterms:W3CDTF">2013-07-03T15:33:00Z</dcterms:created>
  <dcterms:modified xsi:type="dcterms:W3CDTF">2013-09-26T15:03:00Z</dcterms:modified>
</cp:coreProperties>
</file>